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Mobilitätsstation Am Packhof 1b, Schwerin, Los 07 - Metallbauarbeiten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07 - Metallbauarbeiten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